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EE38A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553BE8B8" w14:textId="08327DD8" w:rsidR="0056725A" w:rsidRPr="00625EA9" w:rsidRDefault="003F6581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3.4</w:t>
      </w:r>
      <w:r w:rsidR="0040713A">
        <w:rPr>
          <w:rFonts w:ascii="Arial" w:hAnsi="Arial" w:cs="Arial"/>
          <w:b/>
          <w:sz w:val="44"/>
          <w:szCs w:val="44"/>
        </w:rPr>
        <w:t>GL</w:t>
      </w:r>
      <w:r w:rsidR="009325D7" w:rsidRPr="00625EA9">
        <w:rPr>
          <w:rFonts w:ascii="Arial" w:hAnsi="Arial" w:cs="Arial"/>
          <w:b/>
          <w:sz w:val="44"/>
          <w:szCs w:val="44"/>
        </w:rPr>
        <w:t xml:space="preserve"> </w:t>
      </w:r>
      <w:r w:rsidR="00801F92">
        <w:rPr>
          <w:rFonts w:ascii="Arial" w:hAnsi="Arial" w:cs="Arial"/>
          <w:b/>
          <w:sz w:val="44"/>
          <w:szCs w:val="44"/>
        </w:rPr>
        <w:t xml:space="preserve">Grading </w:t>
      </w:r>
      <w:r w:rsidR="004E4C88" w:rsidRPr="00625EA9">
        <w:rPr>
          <w:rFonts w:ascii="Arial" w:hAnsi="Arial" w:cs="Arial"/>
          <w:b/>
          <w:sz w:val="44"/>
          <w:szCs w:val="44"/>
        </w:rPr>
        <w:t>Observ</w:t>
      </w:r>
      <w:r w:rsidR="00743D3B" w:rsidRPr="00625EA9">
        <w:rPr>
          <w:rFonts w:ascii="Arial" w:hAnsi="Arial" w:cs="Arial"/>
          <w:b/>
          <w:sz w:val="44"/>
          <w:szCs w:val="44"/>
        </w:rPr>
        <w:t xml:space="preserve">ing </w:t>
      </w:r>
      <w:r w:rsidR="00625EA9" w:rsidRPr="00625EA9">
        <w:rPr>
          <w:rFonts w:ascii="Arial" w:hAnsi="Arial" w:cs="Arial"/>
          <w:b/>
          <w:sz w:val="44"/>
          <w:szCs w:val="44"/>
        </w:rPr>
        <w:t xml:space="preserve">Plants’ Mass Changes, Part 2 </w:t>
      </w:r>
      <w:r w:rsidR="00736370" w:rsidRPr="00625EA9">
        <w:rPr>
          <w:rFonts w:ascii="Arial" w:hAnsi="Arial" w:cs="Arial"/>
          <w:b/>
          <w:sz w:val="44"/>
          <w:szCs w:val="44"/>
        </w:rPr>
        <w:t>Worksheet</w:t>
      </w:r>
    </w:p>
    <w:p w14:paraId="69F70572" w14:textId="77777777" w:rsidR="00801F92" w:rsidRDefault="00801F92" w:rsidP="0056725A">
      <w:pPr>
        <w:rPr>
          <w:rFonts w:ascii="Arial" w:hAnsi="Arial" w:cs="Arial"/>
          <w:i/>
          <w:color w:val="0000FF"/>
          <w:sz w:val="22"/>
          <w:szCs w:val="22"/>
        </w:rPr>
      </w:pPr>
    </w:p>
    <w:p w14:paraId="4970A00E" w14:textId="596DC4DE" w:rsidR="00801F92" w:rsidRPr="00801F92" w:rsidRDefault="00801F92" w:rsidP="0056725A">
      <w:pPr>
        <w:rPr>
          <w:rFonts w:ascii="Arial" w:hAnsi="Arial" w:cs="Arial"/>
          <w:i/>
          <w:color w:val="0000FF"/>
          <w:sz w:val="22"/>
          <w:szCs w:val="22"/>
        </w:rPr>
      </w:pPr>
      <w:r w:rsidRPr="00801F92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801F92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801F92">
        <w:rPr>
          <w:rFonts w:ascii="Arial" w:hAnsi="Arial" w:cs="Arial"/>
          <w:i/>
          <w:color w:val="0000FF"/>
          <w:sz w:val="22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4498DB74" w14:textId="77777777" w:rsidR="00801F92" w:rsidRDefault="00801F92" w:rsidP="0056725A">
      <w:pPr>
        <w:rPr>
          <w:rFonts w:ascii="Arial" w:hAnsi="Arial" w:cs="Arial"/>
          <w:sz w:val="22"/>
          <w:szCs w:val="22"/>
        </w:rPr>
      </w:pPr>
    </w:p>
    <w:p w14:paraId="13A08F6A" w14:textId="40F57ABC" w:rsidR="00AA07AD" w:rsidRPr="00AA07AD" w:rsidRDefault="00AA07AD" w:rsidP="0056725A">
      <w:pPr>
        <w:rPr>
          <w:rFonts w:ascii="Arial" w:eastAsia="Calibri" w:hAnsi="Arial" w:cs="Arial"/>
          <w:i/>
          <w:color w:val="FF0000"/>
          <w:sz w:val="22"/>
          <w:szCs w:val="22"/>
        </w:rPr>
      </w:pP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Red italics suggest ways to grade student responses by giving them points for correct or partially correct answers.  There are 11 points </w:t>
      </w:r>
      <w:proofErr w:type="gramStart"/>
      <w:r>
        <w:rPr>
          <w:rFonts w:ascii="Arial" w:eastAsia="Calibri" w:hAnsi="Arial" w:cs="Arial"/>
          <w:i/>
          <w:color w:val="FF0000"/>
          <w:sz w:val="22"/>
          <w:szCs w:val="22"/>
        </w:rPr>
        <w:t>total</w:t>
      </w:r>
      <w:proofErr w:type="gramEnd"/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 on this worksheet.</w:t>
      </w:r>
    </w:p>
    <w:p w14:paraId="765BAE89" w14:textId="77777777" w:rsidR="0056725A" w:rsidRPr="00625EA9" w:rsidRDefault="00F818A0" w:rsidP="0056725A">
      <w:pPr>
        <w:rPr>
          <w:rFonts w:ascii="Arial" w:hAnsi="Arial" w:cs="Arial"/>
          <w:sz w:val="22"/>
          <w:szCs w:val="22"/>
        </w:rPr>
      </w:pPr>
      <w:r w:rsidRPr="00625EA9">
        <w:rPr>
          <w:rFonts w:ascii="Arial" w:hAnsi="Arial" w:cs="Arial"/>
          <w:sz w:val="22"/>
          <w:szCs w:val="22"/>
        </w:rPr>
        <w:t xml:space="preserve">Use this worksheet to complete the </w:t>
      </w:r>
      <w:r w:rsidR="00625EA9" w:rsidRPr="00625EA9">
        <w:rPr>
          <w:rFonts w:ascii="Arial" w:hAnsi="Arial" w:cs="Arial"/>
          <w:sz w:val="22"/>
          <w:szCs w:val="22"/>
        </w:rPr>
        <w:t xml:space="preserve">Observing Plants’ Mass Changes </w:t>
      </w:r>
      <w:r w:rsidRPr="00625EA9">
        <w:rPr>
          <w:rFonts w:ascii="Arial" w:hAnsi="Arial" w:cs="Arial"/>
          <w:sz w:val="22"/>
          <w:szCs w:val="22"/>
        </w:rPr>
        <w:t>investigation and to record your observations, measurements, and class results</w:t>
      </w:r>
      <w:r w:rsidR="009325D7" w:rsidRPr="00625EA9">
        <w:rPr>
          <w:rFonts w:ascii="Arial" w:hAnsi="Arial" w:cs="Arial"/>
          <w:sz w:val="22"/>
          <w:szCs w:val="22"/>
        </w:rPr>
        <w:t xml:space="preserve">. </w:t>
      </w:r>
    </w:p>
    <w:p w14:paraId="3643B9DA" w14:textId="77777777" w:rsidR="0056725A" w:rsidRPr="00625EA9" w:rsidRDefault="0056725A" w:rsidP="0056725A">
      <w:pPr>
        <w:rPr>
          <w:rFonts w:ascii="Arial" w:hAnsi="Arial" w:cs="Arial"/>
          <w:sz w:val="22"/>
          <w:szCs w:val="22"/>
        </w:rPr>
      </w:pPr>
    </w:p>
    <w:p w14:paraId="5F3DB23D" w14:textId="77777777" w:rsidR="00D51E83" w:rsidRPr="00DA0AAB" w:rsidRDefault="00743D3B" w:rsidP="00743D3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625EA9">
        <w:rPr>
          <w:rFonts w:ascii="Arial" w:hAnsi="Arial" w:cs="Arial"/>
          <w:b/>
        </w:rPr>
        <w:t>Steps in the investigation</w:t>
      </w:r>
      <w:r w:rsidR="003D02A6" w:rsidRPr="00625EA9">
        <w:rPr>
          <w:rFonts w:ascii="Arial" w:hAnsi="Arial" w:cs="Arial"/>
          <w:b/>
        </w:rPr>
        <w:t xml:space="preserve">: </w:t>
      </w:r>
      <w:r w:rsidRPr="00625EA9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5CEBCA64" w14:textId="510267F2" w:rsidR="004E12FB" w:rsidRDefault="001B38B9" w:rsidP="00625EA9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proofErr w:type="gramStart"/>
      <w:r w:rsidRPr="00E44D21">
        <w:rPr>
          <w:rFonts w:ascii="Arial Unicode MS" w:hAnsi="Arial Unicode MS" w:cs="Arial Unicode MS"/>
          <w:szCs w:val="22"/>
        </w:rPr>
        <w:t>☐</w:t>
      </w:r>
      <w:r w:rsidRPr="00E44D21">
        <w:rPr>
          <w:rFonts w:ascii="Menlo Regular" w:hAnsi="Menlo Regular" w:cs="Menlo Regular"/>
          <w:szCs w:val="22"/>
        </w:rPr>
        <w:t xml:space="preserve"> </w:t>
      </w:r>
      <w:r w:rsidR="00287351" w:rsidRPr="00625EA9">
        <w:rPr>
          <w:rFonts w:ascii="Menlo Regular" w:hAnsi="Menlo Regular" w:cs="Menlo Regular"/>
          <w:szCs w:val="22"/>
        </w:rPr>
        <w:t xml:space="preserve"> </w:t>
      </w:r>
      <w:r w:rsidR="00287351">
        <w:rPr>
          <w:rFonts w:ascii="Arial" w:hAnsi="Arial" w:cs="Arial"/>
          <w:sz w:val="22"/>
          <w:szCs w:val="22"/>
        </w:rPr>
        <w:t>Gather</w:t>
      </w:r>
      <w:proofErr w:type="gramEnd"/>
      <w:r w:rsidR="00287351">
        <w:rPr>
          <w:rFonts w:ascii="Arial" w:hAnsi="Arial" w:cs="Arial"/>
          <w:sz w:val="22"/>
          <w:szCs w:val="22"/>
        </w:rPr>
        <w:t xml:space="preserve"> together the following worksheets: </w:t>
      </w:r>
    </w:p>
    <w:p w14:paraId="5CC03E4F" w14:textId="2F66DA6E" w:rsidR="004E12FB" w:rsidRDefault="00EA5CB2" w:rsidP="004E12FB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 0</w:t>
      </w:r>
      <w:r w:rsidR="00F21308">
        <w:rPr>
          <w:rFonts w:ascii="Arial" w:hAnsi="Arial" w:cs="Arial"/>
          <w:sz w:val="22"/>
          <w:szCs w:val="22"/>
        </w:rPr>
        <w:t>.2GL</w:t>
      </w:r>
      <w:r w:rsidR="00287351">
        <w:rPr>
          <w:rFonts w:ascii="Arial" w:hAnsi="Arial" w:cs="Arial"/>
          <w:sz w:val="22"/>
          <w:szCs w:val="22"/>
        </w:rPr>
        <w:t xml:space="preserve"> Plant Growth Investigation Setup and </w:t>
      </w:r>
    </w:p>
    <w:p w14:paraId="562350B0" w14:textId="1A83C7E6" w:rsidR="00287351" w:rsidRDefault="00F21308" w:rsidP="004E12FB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287351">
        <w:rPr>
          <w:rFonts w:ascii="Arial" w:hAnsi="Arial" w:cs="Arial"/>
          <w:sz w:val="22"/>
          <w:szCs w:val="22"/>
        </w:rPr>
        <w:t>.4 Observing Plants Mass Changes Part 1.</w:t>
      </w:r>
    </w:p>
    <w:p w14:paraId="23DB50AC" w14:textId="4A90DD47" w:rsidR="00287351" w:rsidRDefault="001B38B9" w:rsidP="00625EA9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proofErr w:type="gramStart"/>
      <w:r w:rsidRPr="00E44D21">
        <w:rPr>
          <w:rFonts w:ascii="Arial Unicode MS" w:hAnsi="Arial Unicode MS" w:cs="Arial Unicode MS"/>
          <w:szCs w:val="22"/>
        </w:rPr>
        <w:t>☐</w:t>
      </w:r>
      <w:r w:rsidRPr="00E44D21">
        <w:rPr>
          <w:rFonts w:ascii="Menlo Regular" w:hAnsi="Menlo Regular" w:cs="Menlo Regular"/>
          <w:szCs w:val="22"/>
        </w:rPr>
        <w:t xml:space="preserve"> </w:t>
      </w:r>
      <w:r w:rsidR="00287351" w:rsidRPr="00625EA9">
        <w:rPr>
          <w:rFonts w:ascii="Menlo Regular" w:hAnsi="Menlo Regular" w:cs="Menlo Regular"/>
          <w:szCs w:val="22"/>
        </w:rPr>
        <w:t xml:space="preserve"> </w:t>
      </w:r>
      <w:r w:rsidR="00287351">
        <w:rPr>
          <w:rFonts w:ascii="Arial" w:hAnsi="Arial" w:cs="Arial"/>
          <w:sz w:val="22"/>
          <w:szCs w:val="22"/>
        </w:rPr>
        <w:t>Fill</w:t>
      </w:r>
      <w:proofErr w:type="gramEnd"/>
      <w:r w:rsidR="00287351">
        <w:rPr>
          <w:rFonts w:ascii="Arial" w:hAnsi="Arial" w:cs="Arial"/>
          <w:sz w:val="22"/>
          <w:szCs w:val="22"/>
        </w:rPr>
        <w:t xml:space="preserve"> in the following data in the data table in Part C on this worksheet using data from your previous worksheets:</w:t>
      </w:r>
    </w:p>
    <w:p w14:paraId="2FB29D11" w14:textId="016C4683" w:rsidR="00287351" w:rsidRDefault="00287351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solid mass in test t</w:t>
      </w:r>
      <w:r w:rsidR="004E12FB">
        <w:rPr>
          <w:rFonts w:ascii="Arial" w:hAnsi="Arial" w:cs="Arial"/>
          <w:sz w:val="22"/>
          <w:szCs w:val="22"/>
        </w:rPr>
        <w:t>ube</w:t>
      </w:r>
      <w:r w:rsidR="00EA5CB2">
        <w:rPr>
          <w:rFonts w:ascii="Arial" w:hAnsi="Arial" w:cs="Arial"/>
          <w:sz w:val="22"/>
          <w:szCs w:val="22"/>
        </w:rPr>
        <w:t xml:space="preserve"> before (from Pre 0.2</w:t>
      </w:r>
      <w:r>
        <w:rPr>
          <w:rFonts w:ascii="Arial" w:hAnsi="Arial" w:cs="Arial"/>
          <w:sz w:val="22"/>
          <w:szCs w:val="22"/>
        </w:rPr>
        <w:t>)</w:t>
      </w:r>
    </w:p>
    <w:p w14:paraId="7240730F" w14:textId="14E1E76F" w:rsidR="00287351" w:rsidRDefault="00287351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Total solid mass added to test </w:t>
      </w:r>
      <w:r w:rsidR="00EA5CB2">
        <w:rPr>
          <w:rFonts w:ascii="Arial" w:hAnsi="Arial" w:cs="Arial"/>
          <w:sz w:val="22"/>
          <w:szCs w:val="22"/>
        </w:rPr>
        <w:t>tube during watering (from Pre 0.2</w:t>
      </w:r>
      <w:r>
        <w:rPr>
          <w:rFonts w:ascii="Arial" w:hAnsi="Arial" w:cs="Arial"/>
          <w:sz w:val="22"/>
          <w:szCs w:val="22"/>
        </w:rPr>
        <w:t>)</w:t>
      </w:r>
    </w:p>
    <w:p w14:paraId="2D8AF725" w14:textId="13339D35" w:rsidR="00287351" w:rsidRDefault="00287351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Wet m</w:t>
      </w:r>
      <w:r w:rsidR="00F21308">
        <w:rPr>
          <w:rFonts w:ascii="Arial" w:hAnsi="Arial" w:cs="Arial"/>
          <w:sz w:val="22"/>
          <w:szCs w:val="22"/>
        </w:rPr>
        <w:t>asses in test tube after (from 3</w:t>
      </w:r>
      <w:r>
        <w:rPr>
          <w:rFonts w:ascii="Arial" w:hAnsi="Arial" w:cs="Arial"/>
          <w:sz w:val="22"/>
          <w:szCs w:val="22"/>
        </w:rPr>
        <w:t>.4)</w:t>
      </w:r>
    </w:p>
    <w:p w14:paraId="4738011C" w14:textId="531C545B" w:rsidR="00287351" w:rsidRPr="00287351" w:rsidRDefault="00693BBF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Estimated dry </w:t>
      </w:r>
      <w:r w:rsidR="00282098">
        <w:rPr>
          <w:rFonts w:ascii="Arial" w:hAnsi="Arial" w:cs="Arial"/>
          <w:sz w:val="22"/>
          <w:szCs w:val="22"/>
        </w:rPr>
        <w:t>mass of</w:t>
      </w:r>
      <w:r w:rsidR="003D7A93">
        <w:rPr>
          <w:rFonts w:ascii="Arial" w:hAnsi="Arial" w:cs="Arial"/>
          <w:sz w:val="22"/>
          <w:szCs w:val="22"/>
        </w:rPr>
        <w:t xml:space="preserve"> </w:t>
      </w:r>
      <w:r w:rsidR="00F21308">
        <w:rPr>
          <w:rFonts w:ascii="Arial" w:hAnsi="Arial" w:cs="Arial"/>
          <w:sz w:val="22"/>
          <w:szCs w:val="22"/>
        </w:rPr>
        <w:t>gel (from 3</w:t>
      </w:r>
      <w:r w:rsidR="00287351">
        <w:rPr>
          <w:rFonts w:ascii="Arial" w:hAnsi="Arial" w:cs="Arial"/>
          <w:sz w:val="22"/>
          <w:szCs w:val="22"/>
        </w:rPr>
        <w:t>.4)</w:t>
      </w:r>
    </w:p>
    <w:p w14:paraId="4A8F71A1" w14:textId="3A968731" w:rsidR="00DA0AAB" w:rsidRDefault="001B38B9" w:rsidP="00625EA9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proofErr w:type="gramStart"/>
      <w:r w:rsidRPr="00E44D21">
        <w:rPr>
          <w:rFonts w:ascii="Arial Unicode MS" w:hAnsi="Arial Unicode MS" w:cs="Arial Unicode MS"/>
          <w:szCs w:val="22"/>
        </w:rPr>
        <w:t>☐</w:t>
      </w:r>
      <w:r w:rsidRPr="00E44D21">
        <w:rPr>
          <w:rFonts w:ascii="Menlo Regular" w:hAnsi="Menlo Regular" w:cs="Menlo Regular"/>
          <w:szCs w:val="22"/>
        </w:rPr>
        <w:t xml:space="preserve"> </w:t>
      </w:r>
      <w:r w:rsidR="00DA0AAB" w:rsidRPr="00625EA9">
        <w:rPr>
          <w:rFonts w:ascii="Menlo Regular" w:hAnsi="Menlo Regular" w:cs="Menlo Regular"/>
          <w:szCs w:val="22"/>
        </w:rPr>
        <w:t xml:space="preserve"> </w:t>
      </w:r>
      <w:r w:rsidR="00DA0AAB">
        <w:rPr>
          <w:rFonts w:ascii="Arial" w:hAnsi="Arial" w:cs="Arial"/>
          <w:sz w:val="22"/>
          <w:szCs w:val="22"/>
        </w:rPr>
        <w:t>Place</w:t>
      </w:r>
      <w:proofErr w:type="gramEnd"/>
      <w:r w:rsidR="00DA0AAB">
        <w:rPr>
          <w:rFonts w:ascii="Arial" w:hAnsi="Arial" w:cs="Arial"/>
          <w:sz w:val="22"/>
          <w:szCs w:val="22"/>
        </w:rPr>
        <w:t xml:space="preserve"> an empty container on the digital scale and tare the scale.</w:t>
      </w:r>
    </w:p>
    <w:p w14:paraId="7C06FAE3" w14:textId="3A10A25F" w:rsidR="00743D3B" w:rsidRPr="00E44D21" w:rsidRDefault="00DA0AAB" w:rsidP="00E44D21">
      <w:pPr>
        <w:pStyle w:val="ListParagraph"/>
        <w:numPr>
          <w:ilvl w:val="0"/>
          <w:numId w:val="9"/>
        </w:numPr>
        <w:spacing w:before="60" w:after="120"/>
        <w:contextualSpacing w:val="0"/>
        <w:rPr>
          <w:rFonts w:ascii="Arial" w:hAnsi="Arial" w:cs="Arial"/>
          <w:sz w:val="22"/>
          <w:szCs w:val="22"/>
        </w:rPr>
      </w:pPr>
      <w:r w:rsidRPr="00E44D21">
        <w:rPr>
          <w:rFonts w:ascii="Arial Unicode MS" w:hAnsi="Arial Unicode MS" w:cs="Arial Unicode MS"/>
          <w:szCs w:val="22"/>
        </w:rPr>
        <w:t>☐</w:t>
      </w:r>
      <w:r w:rsidRPr="00E44D21">
        <w:rPr>
          <w:rFonts w:ascii="Menlo Regular" w:hAnsi="Menlo Regular" w:cs="Menlo Regular"/>
          <w:szCs w:val="22"/>
        </w:rPr>
        <w:t xml:space="preserve"> </w:t>
      </w:r>
      <w:r w:rsidR="001B38B9">
        <w:rPr>
          <w:rFonts w:ascii="Menlo Regular" w:hAnsi="Menlo Regular" w:cs="Menlo Regular"/>
          <w:szCs w:val="22"/>
        </w:rPr>
        <w:tab/>
        <w:t xml:space="preserve"> </w:t>
      </w:r>
      <w:r w:rsidRPr="00E44D21">
        <w:rPr>
          <w:rFonts w:ascii="Arial" w:hAnsi="Arial" w:cs="Arial"/>
          <w:sz w:val="22"/>
          <w:szCs w:val="22"/>
        </w:rPr>
        <w:t xml:space="preserve">Mass the dried plant. Record the </w:t>
      </w:r>
      <w:r w:rsidR="001918C2">
        <w:rPr>
          <w:rFonts w:ascii="Arial" w:hAnsi="Arial" w:cs="Arial"/>
          <w:sz w:val="22"/>
          <w:szCs w:val="22"/>
        </w:rPr>
        <w:t xml:space="preserve">solid </w:t>
      </w:r>
      <w:r w:rsidRPr="00E44D21">
        <w:rPr>
          <w:rFonts w:ascii="Arial" w:hAnsi="Arial" w:cs="Arial"/>
          <w:sz w:val="22"/>
          <w:szCs w:val="22"/>
        </w:rPr>
        <w:t>plant mass on your data table</w:t>
      </w:r>
      <w:r w:rsidR="001918C2">
        <w:rPr>
          <w:rFonts w:ascii="Arial" w:hAnsi="Arial" w:cs="Arial"/>
          <w:sz w:val="22"/>
          <w:szCs w:val="22"/>
        </w:rPr>
        <w:t xml:space="preserve"> in Part C</w:t>
      </w:r>
      <w:r w:rsidRPr="00E44D21">
        <w:rPr>
          <w:rFonts w:ascii="Arial" w:hAnsi="Arial" w:cs="Arial"/>
          <w:sz w:val="22"/>
          <w:szCs w:val="22"/>
        </w:rPr>
        <w:t>.</w:t>
      </w:r>
      <w:r w:rsidR="00693BBF">
        <w:rPr>
          <w:rFonts w:ascii="Arial" w:hAnsi="Arial" w:cs="Arial"/>
          <w:sz w:val="22"/>
          <w:szCs w:val="22"/>
        </w:rPr>
        <w:t xml:space="preserve">  You can compare the measured dry ma</w:t>
      </w:r>
      <w:r w:rsidR="00F21308">
        <w:rPr>
          <w:rFonts w:ascii="Arial" w:hAnsi="Arial" w:cs="Arial"/>
          <w:sz w:val="22"/>
          <w:szCs w:val="22"/>
        </w:rPr>
        <w:t>ss to the estimate you made in 3</w:t>
      </w:r>
      <w:r w:rsidR="00693BBF">
        <w:rPr>
          <w:rFonts w:ascii="Arial" w:hAnsi="Arial" w:cs="Arial"/>
          <w:sz w:val="22"/>
          <w:szCs w:val="22"/>
        </w:rPr>
        <w:t>.4.</w:t>
      </w:r>
    </w:p>
    <w:p w14:paraId="01C5A7FB" w14:textId="48F75290" w:rsidR="00A27923" w:rsidRPr="005A459B" w:rsidRDefault="00743D3B" w:rsidP="005A459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macroscopic-scale observations below. Use drawings and/or words. </w:t>
      </w:r>
    </w:p>
    <w:p w14:paraId="2B3A35B2" w14:textId="77777777" w:rsidR="00AA07AD" w:rsidRPr="005A459B" w:rsidRDefault="00AA07AD" w:rsidP="00AA07AD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5A459B">
        <w:rPr>
          <w:rFonts w:ascii="Arial" w:hAnsi="Arial" w:cs="Arial"/>
          <w:b/>
          <w:i/>
          <w:color w:val="0000FF"/>
          <w:sz w:val="22"/>
          <w:szCs w:val="22"/>
        </w:rPr>
        <w:t>Observations will vary from group to group, but every student should record observations from his or her group.</w:t>
      </w:r>
    </w:p>
    <w:p w14:paraId="5E386F06" w14:textId="46C033D1" w:rsidR="008330BD" w:rsidRDefault="00AA07AD" w:rsidP="00AA07AD">
      <w:pPr>
        <w:rPr>
          <w:rFonts w:ascii="Arial" w:hAnsi="Arial" w:cs="Arial"/>
          <w:sz w:val="22"/>
          <w:szCs w:val="22"/>
        </w:rPr>
        <w:sectPr w:rsidR="008330BD" w:rsidSect="00EF62ED">
          <w:footerReference w:type="default" r:id="rId8"/>
          <w:footerReference w:type="firs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D21155">
        <w:rPr>
          <w:rFonts w:ascii="Arial" w:hAnsi="Arial" w:cs="Arial"/>
          <w:i/>
          <w:color w:val="FF0000"/>
          <w:sz w:val="20"/>
          <w:szCs w:val="20"/>
        </w:rPr>
        <w:t>2 points for observations that incorporate multiple measurable variables that accurately reflect changes that occurred in the plants</w:t>
      </w:r>
      <w:r w:rsidR="00426E10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3608224E" w14:textId="77777777" w:rsidR="008330BD" w:rsidRDefault="008330BD">
      <w:pPr>
        <w:rPr>
          <w:rFonts w:ascii="Arial" w:hAnsi="Arial" w:cs="Arial"/>
          <w:sz w:val="22"/>
          <w:szCs w:val="22"/>
        </w:rPr>
      </w:pPr>
    </w:p>
    <w:p w14:paraId="049D8FCF" w14:textId="31E5146F" w:rsidR="00AA07AD" w:rsidRPr="00AA07AD" w:rsidRDefault="00743D3B" w:rsidP="00AA07AD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Measurements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measurements </w:t>
      </w:r>
      <w:r w:rsidR="003D02A6">
        <w:rPr>
          <w:rFonts w:ascii="Arial" w:hAnsi="Arial" w:cs="Arial"/>
          <w:i/>
          <w:sz w:val="22"/>
          <w:szCs w:val="22"/>
        </w:rPr>
        <w:t>in the table</w:t>
      </w:r>
      <w:r w:rsidRPr="003D02A6">
        <w:rPr>
          <w:rFonts w:ascii="Arial" w:hAnsi="Arial" w:cs="Arial"/>
          <w:i/>
          <w:sz w:val="22"/>
          <w:szCs w:val="22"/>
        </w:rPr>
        <w:t xml:space="preserve">. </w:t>
      </w:r>
      <w:r w:rsidR="00B20201" w:rsidRPr="000A669F">
        <w:rPr>
          <w:rFonts w:ascii="Arial" w:hAnsi="Arial" w:cs="Arial"/>
          <w:i/>
          <w:sz w:val="22"/>
          <w:szCs w:val="22"/>
        </w:rPr>
        <w:t xml:space="preserve">If the mass is less than 0.01g, record it as </w:t>
      </w:r>
      <w:r w:rsidR="00B20201" w:rsidRPr="000A669F">
        <w:rPr>
          <w:rFonts w:ascii="Arial" w:hAnsi="Arial" w:cs="Arial"/>
          <w:i/>
          <w:sz w:val="22"/>
          <w:szCs w:val="22"/>
          <w:u w:val="single"/>
        </w:rPr>
        <w:t>&lt;0.01g</w:t>
      </w:r>
      <w:r w:rsidR="00B20201" w:rsidRPr="000A669F">
        <w:rPr>
          <w:rFonts w:ascii="Arial" w:hAnsi="Arial" w:cs="Arial"/>
          <w:i/>
          <w:sz w:val="22"/>
          <w:szCs w:val="22"/>
        </w:rPr>
        <w:t>.</w:t>
      </w:r>
      <w:r w:rsidR="00B20201">
        <w:rPr>
          <w:rFonts w:ascii="Arial" w:hAnsi="Arial" w:cs="Arial"/>
          <w:i/>
          <w:sz w:val="22"/>
          <w:szCs w:val="22"/>
        </w:rPr>
        <w:t xml:space="preserve"> For our purposes, we will treat this as a zero when doing any calculations with it.</w:t>
      </w:r>
      <w:r w:rsidR="009C0BFC">
        <w:rPr>
          <w:rFonts w:ascii="Arial" w:hAnsi="Arial" w:cs="Arial"/>
          <w:i/>
          <w:sz w:val="22"/>
          <w:szCs w:val="22"/>
        </w:rPr>
        <w:t xml:space="preserve"> </w:t>
      </w:r>
      <w:r w:rsidR="009C0BFC">
        <w:rPr>
          <w:rFonts w:ascii="Arial" w:hAnsi="Arial" w:cs="Arial"/>
          <w:i/>
          <w:color w:val="0000FF"/>
          <w:sz w:val="22"/>
          <w:szCs w:val="22"/>
        </w:rPr>
        <w:t>A</w:t>
      </w:r>
      <w:r w:rsidR="009C0BFC" w:rsidRPr="009C0BFC">
        <w:rPr>
          <w:rFonts w:ascii="Arial" w:hAnsi="Arial" w:cs="Arial"/>
          <w:i/>
          <w:color w:val="0000FF"/>
          <w:sz w:val="22"/>
          <w:szCs w:val="22"/>
        </w:rPr>
        <w:t>verage</w:t>
      </w:r>
      <w:r w:rsidR="009C0BFC">
        <w:rPr>
          <w:rFonts w:ascii="Arial" w:hAnsi="Arial" w:cs="Arial"/>
          <w:i/>
          <w:color w:val="0000FF"/>
          <w:sz w:val="22"/>
          <w:szCs w:val="22"/>
        </w:rPr>
        <w:t xml:space="preserve"> ranges of</w:t>
      </w:r>
      <w:r w:rsidR="009C0BFC" w:rsidRPr="009C0BFC">
        <w:rPr>
          <w:rFonts w:ascii="Arial" w:hAnsi="Arial" w:cs="Arial"/>
          <w:i/>
          <w:color w:val="0000FF"/>
          <w:sz w:val="22"/>
          <w:szCs w:val="22"/>
        </w:rPr>
        <w:t xml:space="preserve"> values student</w:t>
      </w:r>
      <w:r w:rsidR="009C0BFC">
        <w:rPr>
          <w:rFonts w:ascii="Arial" w:hAnsi="Arial" w:cs="Arial"/>
          <w:i/>
          <w:color w:val="0000FF"/>
          <w:sz w:val="22"/>
          <w:szCs w:val="22"/>
        </w:rPr>
        <w:t>s</w:t>
      </w:r>
      <w:r w:rsidR="009C0BFC" w:rsidRPr="009C0BFC">
        <w:rPr>
          <w:rFonts w:ascii="Arial" w:hAnsi="Arial" w:cs="Arial"/>
          <w:i/>
          <w:color w:val="0000FF"/>
          <w:sz w:val="22"/>
          <w:szCs w:val="22"/>
        </w:rPr>
        <w:t xml:space="preserve"> may obtain are shown below.</w:t>
      </w:r>
    </w:p>
    <w:p w14:paraId="3C4DB35A" w14:textId="0BE6530C" w:rsidR="00AA07AD" w:rsidRPr="00AA07AD" w:rsidRDefault="00AA07AD" w:rsidP="00AA07AD">
      <w:pPr>
        <w:pStyle w:val="ListParagraph"/>
        <w:spacing w:after="120"/>
        <w:ind w:left="360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 xml:space="preserve">7 points </w:t>
      </w:r>
      <w:proofErr w:type="gramStart"/>
      <w:r>
        <w:rPr>
          <w:rFonts w:ascii="Arial" w:hAnsi="Arial" w:cs="Arial"/>
          <w:i/>
          <w:color w:val="FF0000"/>
          <w:sz w:val="20"/>
          <w:szCs w:val="20"/>
        </w:rPr>
        <w:t>total</w:t>
      </w:r>
      <w:proofErr w:type="gramEnd"/>
      <w:r>
        <w:rPr>
          <w:rFonts w:ascii="Arial" w:hAnsi="Arial" w:cs="Arial"/>
          <w:i/>
          <w:color w:val="FF0000"/>
          <w:sz w:val="20"/>
          <w:szCs w:val="20"/>
        </w:rPr>
        <w:t xml:space="preserve"> for chart.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3240"/>
        <w:gridCol w:w="1620"/>
        <w:gridCol w:w="2610"/>
        <w:gridCol w:w="558"/>
      </w:tblGrid>
      <w:tr w:rsidR="008330BD" w:rsidRPr="008330BD" w14:paraId="1FE157EE" w14:textId="77777777" w:rsidTr="008330BD">
        <w:tc>
          <w:tcPr>
            <w:tcW w:w="4788" w:type="dxa"/>
            <w:gridSpan w:val="2"/>
          </w:tcPr>
          <w:p w14:paraId="620D8E7E" w14:textId="77777777" w:rsidR="008330BD" w:rsidRPr="008330BD" w:rsidRDefault="00E44D21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Inputs</w:t>
            </w:r>
          </w:p>
        </w:tc>
        <w:tc>
          <w:tcPr>
            <w:tcW w:w="4788" w:type="dxa"/>
            <w:gridSpan w:val="3"/>
          </w:tcPr>
          <w:p w14:paraId="3D206C23" w14:textId="77777777" w:rsidR="008330BD" w:rsidRPr="008330BD" w:rsidRDefault="00E44D21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Outputs</w:t>
            </w:r>
          </w:p>
        </w:tc>
      </w:tr>
      <w:tr w:rsidR="008330BD" w:rsidRPr="008330BD" w14:paraId="043CBAD4" w14:textId="77777777" w:rsidTr="00326C5E">
        <w:tc>
          <w:tcPr>
            <w:tcW w:w="4788" w:type="dxa"/>
            <w:gridSpan w:val="2"/>
            <w:tcBorders>
              <w:bottom w:val="nil"/>
            </w:tcBorders>
          </w:tcPr>
          <w:p w14:paraId="22F6F771" w14:textId="77777777" w:rsidR="00E44D21" w:rsidRDefault="00E44D21" w:rsidP="00475B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Total solid mass in test tube </w:t>
            </w:r>
            <w:r w:rsidR="008330BD" w:rsidRPr="008330BD">
              <w:rPr>
                <w:rFonts w:ascii="Arial" w:hAnsi="Arial" w:cs="Arial"/>
                <w:b/>
                <w:sz w:val="22"/>
                <w:szCs w:val="22"/>
              </w:rPr>
              <w:t>before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77F6371" w14:textId="31ABDF90" w:rsidR="008330BD" w:rsidRPr="00E44D21" w:rsidRDefault="00E44D21" w:rsidP="00E44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D21">
              <w:rPr>
                <w:rFonts w:ascii="Arial" w:hAnsi="Arial" w:cs="Arial"/>
                <w:sz w:val="22"/>
                <w:szCs w:val="22"/>
              </w:rPr>
              <w:t>(use number from</w:t>
            </w:r>
            <w:r w:rsidR="00EA5CB2">
              <w:rPr>
                <w:rFonts w:ascii="Arial" w:hAnsi="Arial" w:cs="Arial"/>
                <w:sz w:val="22"/>
                <w:szCs w:val="22"/>
              </w:rPr>
              <w:t xml:space="preserve"> Part B in Pre-Lesson Activity 0.2</w:t>
            </w:r>
            <w:r w:rsidR="00F21308">
              <w:rPr>
                <w:rFonts w:ascii="Arial" w:hAnsi="Arial" w:cs="Arial"/>
                <w:sz w:val="22"/>
                <w:szCs w:val="22"/>
              </w:rPr>
              <w:t>GL</w:t>
            </w:r>
            <w:r w:rsidRPr="00E44D21">
              <w:rPr>
                <w:rFonts w:ascii="Arial" w:hAnsi="Arial" w:cs="Arial"/>
                <w:sz w:val="22"/>
                <w:szCs w:val="22"/>
              </w:rPr>
              <w:t xml:space="preserve"> Plant Growth Investigation Setup Worksheet)</w:t>
            </w:r>
          </w:p>
        </w:tc>
        <w:tc>
          <w:tcPr>
            <w:tcW w:w="4788" w:type="dxa"/>
            <w:gridSpan w:val="3"/>
            <w:tcBorders>
              <w:bottom w:val="nil"/>
            </w:tcBorders>
          </w:tcPr>
          <w:p w14:paraId="6D16EB7F" w14:textId="77777777" w:rsidR="008330BD" w:rsidRDefault="001918C2" w:rsidP="00475B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Wet </w:t>
            </w:r>
            <w:r w:rsidR="005809E8">
              <w:rPr>
                <w:rFonts w:ascii="Arial" w:hAnsi="Arial" w:cs="Arial"/>
                <w:b/>
                <w:sz w:val="22"/>
                <w:szCs w:val="22"/>
              </w:rPr>
              <w:t>mass</w:t>
            </w:r>
            <w:r>
              <w:rPr>
                <w:rFonts w:ascii="Arial" w:hAnsi="Arial" w:cs="Arial"/>
                <w:b/>
                <w:sz w:val="22"/>
                <w:szCs w:val="22"/>
              </w:rPr>
              <w:t>es in test tube after</w:t>
            </w:r>
          </w:p>
          <w:p w14:paraId="2355544F" w14:textId="77777777" w:rsidR="00E44D21" w:rsidRDefault="00E44D21" w:rsidP="00475B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902734" w14:textId="77777777" w:rsidR="00E44D21" w:rsidRPr="00E44D21" w:rsidRDefault="00E44D21" w:rsidP="00E44D21">
            <w:pPr>
              <w:ind w:left="88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B3D" w14:paraId="79727732" w14:textId="77777777" w:rsidTr="005A459B"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80EB0" w14:textId="77777777" w:rsidR="00611B3D" w:rsidRDefault="00611B3D" w:rsidP="001918C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Dry mass of </w:t>
            </w:r>
            <w:r w:rsidR="001918C2">
              <w:rPr>
                <w:rFonts w:ascii="Arial" w:hAnsi="Arial" w:cs="Arial"/>
                <w:sz w:val="22"/>
                <w:szCs w:val="22"/>
              </w:rPr>
              <w:t>radish seed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84E35" w14:textId="77777777" w:rsidR="00611B3D" w:rsidRDefault="00611B3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09CF9AE" w14:textId="01373A8A" w:rsidR="00611B3D" w:rsidRDefault="00281856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&lt;0.</w:t>
            </w:r>
            <w:r w:rsidR="001B38B9"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0</w:t>
            </w:r>
            <w:r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  <w:r w:rsidR="00611B3D"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36B6B" w14:textId="77777777" w:rsidR="00611B3D" w:rsidRDefault="005809E8" w:rsidP="005809E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Wet</w:t>
            </w:r>
            <w:r w:rsidR="00611B3D">
              <w:rPr>
                <w:rFonts w:ascii="Arial" w:hAnsi="Arial" w:cs="Arial"/>
                <w:sz w:val="22"/>
                <w:szCs w:val="22"/>
              </w:rPr>
              <w:t xml:space="preserve"> mass of </w:t>
            </w:r>
            <w:r>
              <w:rPr>
                <w:rFonts w:ascii="Arial" w:hAnsi="Arial" w:cs="Arial"/>
                <w:sz w:val="22"/>
                <w:szCs w:val="22"/>
              </w:rPr>
              <w:t>plant</w:t>
            </w:r>
            <w:r w:rsidR="00611B3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CAE3B" w14:textId="77777777" w:rsidR="00611B3D" w:rsidRDefault="00611B3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B14D66A" w14:textId="729058C3" w:rsidR="00611B3D" w:rsidRDefault="001B38B9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(avg. 0.7</w:t>
            </w:r>
            <w:r w:rsidR="009C0BFC"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to</w:t>
            </w:r>
            <w:r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3.0)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1B3D"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8330BD" w14:paraId="2FFDB5E4" w14:textId="77777777" w:rsidTr="005A459B"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3BF70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2E3F259" w14:textId="77777777" w:rsidR="008330BD" w:rsidRDefault="00611B3D" w:rsidP="001918C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Dry mass of </w:t>
            </w:r>
            <w:r w:rsidR="001918C2">
              <w:rPr>
                <w:rFonts w:ascii="Arial" w:hAnsi="Arial" w:cs="Arial"/>
                <w:sz w:val="22"/>
                <w:szCs w:val="22"/>
              </w:rPr>
              <w:t>gel</w:t>
            </w:r>
            <w:r w:rsidR="008330B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4FED3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0F40AADD" w14:textId="77777777" w:rsidR="00611B3D" w:rsidRDefault="00611B3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EE79B54" w14:textId="1066966D" w:rsidR="008330BD" w:rsidRDefault="009C0BFC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(avg. 0.2 to 0.35)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30BD"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EC473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1034EF0" w14:textId="77777777" w:rsidR="008330BD" w:rsidRDefault="001918C2" w:rsidP="001918C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Wet</w:t>
            </w:r>
            <w:r w:rsidR="00E44D21">
              <w:rPr>
                <w:rFonts w:ascii="Arial" w:hAnsi="Arial" w:cs="Arial"/>
                <w:sz w:val="22"/>
                <w:szCs w:val="22"/>
              </w:rPr>
              <w:t xml:space="preserve"> mass of </w:t>
            </w:r>
            <w:r>
              <w:rPr>
                <w:rFonts w:ascii="Arial" w:hAnsi="Arial" w:cs="Arial"/>
                <w:sz w:val="22"/>
                <w:szCs w:val="22"/>
              </w:rPr>
              <w:t>gel</w:t>
            </w:r>
            <w:r w:rsidR="008330B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81AE4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72C5E2A" w14:textId="77777777" w:rsidR="00E44D21" w:rsidRDefault="00E44D21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C255A16" w14:textId="15BD1882" w:rsidR="008330BD" w:rsidRDefault="001B38B9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(avg. 10.0</w:t>
            </w:r>
            <w:r w:rsidR="009C0BFC"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to</w:t>
            </w:r>
            <w:r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20.0)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30BD"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942242" w:rsidRPr="008330BD" w14:paraId="60B1AC73" w14:textId="77777777" w:rsidTr="001918C2">
        <w:tc>
          <w:tcPr>
            <w:tcW w:w="478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337B2A3" w14:textId="77777777" w:rsidR="00942242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ACCE3A3" w14:textId="1124700A" w:rsidR="00942242" w:rsidRPr="00AA07AD" w:rsidRDefault="00AA07AD" w:rsidP="008330BD">
            <w:pPr>
              <w:jc w:val="right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 xml:space="preserve">1 point per measurement. 2 points </w:t>
            </w:r>
            <w:proofErr w:type="gramStart"/>
            <w:r>
              <w:rPr>
                <w:rFonts w:ascii="Arial" w:hAnsi="Arial" w:cs="Arial"/>
                <w:i/>
                <w:color w:val="FF0000"/>
              </w:rPr>
              <w:t>total</w:t>
            </w:r>
            <w:proofErr w:type="gramEnd"/>
            <w:r>
              <w:rPr>
                <w:rFonts w:ascii="Arial" w:hAnsi="Arial" w:cs="Arial"/>
                <w:i/>
                <w:color w:val="FF0000"/>
              </w:rPr>
              <w:t>.</w:t>
            </w:r>
          </w:p>
        </w:tc>
        <w:tc>
          <w:tcPr>
            <w:tcW w:w="42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E66F5D" w14:textId="77777777" w:rsidR="005809E8" w:rsidRDefault="005809E8" w:rsidP="00AA07A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145EEE9" w14:textId="124B253E" w:rsidR="00AA07AD" w:rsidRPr="00AA07AD" w:rsidRDefault="00AA07AD" w:rsidP="00AA07AD">
            <w:pPr>
              <w:jc w:val="right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 xml:space="preserve">1 point per measurement. 2 points </w:t>
            </w:r>
            <w:proofErr w:type="gramStart"/>
            <w:r>
              <w:rPr>
                <w:rFonts w:ascii="Arial" w:hAnsi="Arial" w:cs="Arial"/>
                <w:i/>
                <w:color w:val="FF0000"/>
              </w:rPr>
              <w:t>total</w:t>
            </w:r>
            <w:proofErr w:type="gramEnd"/>
            <w:r>
              <w:rPr>
                <w:rFonts w:ascii="Arial" w:hAnsi="Arial" w:cs="Arial"/>
                <w:i/>
                <w:color w:val="FF0000"/>
              </w:rPr>
              <w:t>.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</w:tcBorders>
          </w:tcPr>
          <w:p w14:paraId="12EB1C84" w14:textId="77777777" w:rsidR="00942242" w:rsidRPr="008330BD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8330BD" w:rsidRPr="008330BD" w14:paraId="0A980510" w14:textId="77777777" w:rsidTr="00326C5E">
        <w:tc>
          <w:tcPr>
            <w:tcW w:w="4788" w:type="dxa"/>
            <w:gridSpan w:val="2"/>
            <w:tcBorders>
              <w:bottom w:val="nil"/>
            </w:tcBorders>
          </w:tcPr>
          <w:p w14:paraId="1B318FF8" w14:textId="77777777" w:rsidR="00E44D21" w:rsidRDefault="00E44D21" w:rsidP="00E44D2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Total solid mass added to test tube during watering </w:t>
            </w:r>
          </w:p>
          <w:p w14:paraId="576CEEEA" w14:textId="027E46F3" w:rsidR="008330BD" w:rsidRPr="00E44D21" w:rsidRDefault="00E44D21" w:rsidP="00E44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D21">
              <w:rPr>
                <w:rFonts w:ascii="Arial" w:hAnsi="Arial" w:cs="Arial"/>
                <w:sz w:val="22"/>
                <w:szCs w:val="22"/>
              </w:rPr>
              <w:t>(add the total in the last column from</w:t>
            </w:r>
            <w:r w:rsidR="00EA5CB2">
              <w:rPr>
                <w:rFonts w:ascii="Arial" w:hAnsi="Arial" w:cs="Arial"/>
                <w:sz w:val="22"/>
                <w:szCs w:val="22"/>
              </w:rPr>
              <w:t xml:space="preserve"> Part C in Pre-Lesson Activity 0.2</w:t>
            </w:r>
            <w:r w:rsidR="00F21308">
              <w:rPr>
                <w:rFonts w:ascii="Arial" w:hAnsi="Arial" w:cs="Arial"/>
                <w:sz w:val="22"/>
                <w:szCs w:val="22"/>
              </w:rPr>
              <w:t>GL</w:t>
            </w:r>
            <w:r w:rsidRPr="00E44D21">
              <w:rPr>
                <w:rFonts w:ascii="Arial" w:hAnsi="Arial" w:cs="Arial"/>
                <w:sz w:val="22"/>
                <w:szCs w:val="22"/>
              </w:rPr>
              <w:t xml:space="preserve"> Plant Growth Investigation Setup Worksheet)</w:t>
            </w:r>
          </w:p>
        </w:tc>
        <w:tc>
          <w:tcPr>
            <w:tcW w:w="4788" w:type="dxa"/>
            <w:gridSpan w:val="3"/>
            <w:tcBorders>
              <w:bottom w:val="nil"/>
            </w:tcBorders>
          </w:tcPr>
          <w:p w14:paraId="09166E56" w14:textId="77777777" w:rsidR="00611B3D" w:rsidRDefault="005809E8" w:rsidP="00611B3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 solid mass</w:t>
            </w:r>
            <w:r w:rsidR="001918C2">
              <w:rPr>
                <w:rFonts w:ascii="Arial" w:hAnsi="Arial" w:cs="Arial"/>
                <w:b/>
                <w:sz w:val="22"/>
                <w:szCs w:val="22"/>
              </w:rPr>
              <w:t>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in test tube after</w:t>
            </w:r>
          </w:p>
          <w:p w14:paraId="3C939F3A" w14:textId="77777777" w:rsidR="00611B3D" w:rsidRDefault="00611B3D" w:rsidP="00611B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504093" w14:textId="77777777" w:rsidR="00611B3D" w:rsidRDefault="00611B3D" w:rsidP="00611B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CA0C56" w14:textId="77777777" w:rsidR="00611B3D" w:rsidRDefault="005809E8" w:rsidP="001918C2">
            <w:pPr>
              <w:ind w:left="72" w:right="315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611B3D">
              <w:rPr>
                <w:rFonts w:ascii="Arial" w:hAnsi="Arial" w:cs="Arial"/>
                <w:sz w:val="22"/>
                <w:szCs w:val="22"/>
              </w:rPr>
              <w:t>ry</w:t>
            </w:r>
            <w:r>
              <w:rPr>
                <w:rFonts w:ascii="Arial" w:hAnsi="Arial" w:cs="Arial"/>
                <w:sz w:val="22"/>
                <w:szCs w:val="22"/>
              </w:rPr>
              <w:t xml:space="preserve"> mass of</w:t>
            </w:r>
            <w:r w:rsidR="00611B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5481D48" w14:textId="238777FA" w:rsidR="00611B3D" w:rsidRPr="00611B3D" w:rsidRDefault="001918C2" w:rsidP="001918C2">
            <w:pPr>
              <w:ind w:left="72" w:right="315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plant</w:t>
            </w:r>
            <w:r w:rsidR="00611B3D">
              <w:rPr>
                <w:rFonts w:ascii="Arial" w:hAnsi="Arial" w:cs="Arial"/>
                <w:sz w:val="22"/>
                <w:szCs w:val="22"/>
              </w:rPr>
              <w:t>:</w:t>
            </w:r>
            <w:r w:rsidR="009C0BFC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Start"/>
            <w:r w:rsidR="009C0BFC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9C0BFC"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(</w:t>
            </w:r>
            <w:proofErr w:type="gramEnd"/>
            <w:r w:rsidR="009C0BFC"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avg. 0.05 to 0.21) g</w:t>
            </w:r>
          </w:p>
        </w:tc>
      </w:tr>
      <w:tr w:rsidR="008330BD" w14:paraId="05583C50" w14:textId="77777777" w:rsidTr="005A459B">
        <w:tc>
          <w:tcPr>
            <w:tcW w:w="1548" w:type="dxa"/>
            <w:tcBorders>
              <w:top w:val="nil"/>
              <w:bottom w:val="nil"/>
              <w:right w:val="nil"/>
            </w:tcBorders>
          </w:tcPr>
          <w:p w14:paraId="1A975882" w14:textId="618FE660" w:rsidR="008330BD" w:rsidRDefault="009C0BFC" w:rsidP="009C0B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Mass: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</w:tcBorders>
          </w:tcPr>
          <w:p w14:paraId="04B473D2" w14:textId="77777777" w:rsidR="00611B3D" w:rsidRDefault="00611B3D" w:rsidP="009C0BF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CBF4B7" w14:textId="26AA19F7" w:rsidR="00E44D21" w:rsidRDefault="009C0BFC" w:rsidP="00E44D2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(avg. 0.0 to 0.005)</w:t>
            </w:r>
            <w:r w:rsidRPr="009C0BFC"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  <w:r w:rsidR="00E44D21"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14:paraId="4077D783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0939DEC" w14:textId="6885E65C" w:rsidR="008330BD" w:rsidRDefault="005809E8" w:rsidP="001918C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611B3D">
              <w:rPr>
                <w:rFonts w:ascii="Arial" w:hAnsi="Arial" w:cs="Arial"/>
                <w:sz w:val="22"/>
                <w:szCs w:val="22"/>
              </w:rPr>
              <w:t xml:space="preserve">ry mass of </w:t>
            </w:r>
            <w:r w:rsidR="001918C2">
              <w:rPr>
                <w:rFonts w:ascii="Arial" w:hAnsi="Arial" w:cs="Arial"/>
                <w:sz w:val="22"/>
                <w:szCs w:val="22"/>
              </w:rPr>
              <w:t>gel</w:t>
            </w:r>
            <w:r w:rsidR="008330BD">
              <w:rPr>
                <w:rFonts w:ascii="Arial" w:hAnsi="Arial" w:cs="Arial"/>
                <w:sz w:val="22"/>
                <w:szCs w:val="22"/>
              </w:rPr>
              <w:t>:</w:t>
            </w:r>
            <w:r w:rsidR="009C0BF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0BFC" w:rsidRPr="005A459B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(avg. 0.2 to 0.35) g</w:t>
            </w:r>
            <w:r w:rsidR="009C0BFC" w:rsidRPr="009C0BFC"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</w:tcBorders>
          </w:tcPr>
          <w:p w14:paraId="4A1E3EB3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0BD" w:rsidRPr="008330BD" w14:paraId="57B7286F" w14:textId="77777777" w:rsidTr="00326C5E">
        <w:tc>
          <w:tcPr>
            <w:tcW w:w="4788" w:type="dxa"/>
            <w:gridSpan w:val="2"/>
            <w:tcBorders>
              <w:top w:val="nil"/>
            </w:tcBorders>
          </w:tcPr>
          <w:p w14:paraId="250E7007" w14:textId="77777777" w:rsidR="00942242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5EC8167" w14:textId="4A7EE44E" w:rsidR="008330BD" w:rsidRPr="00AA07AD" w:rsidRDefault="00AA07AD" w:rsidP="008330BD">
            <w:pPr>
              <w:jc w:val="right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>1 point per measurement.</w:t>
            </w:r>
          </w:p>
        </w:tc>
        <w:tc>
          <w:tcPr>
            <w:tcW w:w="4788" w:type="dxa"/>
            <w:gridSpan w:val="3"/>
            <w:tcBorders>
              <w:top w:val="nil"/>
            </w:tcBorders>
          </w:tcPr>
          <w:p w14:paraId="263222F0" w14:textId="77777777" w:rsidR="008330BD" w:rsidRDefault="008330BD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D2D237C" w14:textId="6C731E10" w:rsidR="00AA07AD" w:rsidRPr="00AA07AD" w:rsidRDefault="00AA07AD" w:rsidP="00AA07AD">
            <w:pPr>
              <w:jc w:val="right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 xml:space="preserve">1 point per measurement. 2 points </w:t>
            </w:r>
            <w:proofErr w:type="gramStart"/>
            <w:r>
              <w:rPr>
                <w:rFonts w:ascii="Arial" w:hAnsi="Arial" w:cs="Arial"/>
                <w:i/>
                <w:color w:val="FF0000"/>
              </w:rPr>
              <w:t>total</w:t>
            </w:r>
            <w:proofErr w:type="gramEnd"/>
            <w:r>
              <w:rPr>
                <w:rFonts w:ascii="Arial" w:hAnsi="Arial" w:cs="Arial"/>
                <w:i/>
                <w:color w:val="FF0000"/>
              </w:rPr>
              <w:t>.</w:t>
            </w:r>
          </w:p>
        </w:tc>
      </w:tr>
    </w:tbl>
    <w:p w14:paraId="289702BE" w14:textId="77777777" w:rsidR="00743D3B" w:rsidRPr="00743D3B" w:rsidRDefault="00743D3B" w:rsidP="00743D3B">
      <w:pPr>
        <w:rPr>
          <w:rFonts w:ascii="Arial" w:hAnsi="Arial" w:cs="Arial"/>
          <w:sz w:val="22"/>
          <w:szCs w:val="22"/>
        </w:rPr>
      </w:pPr>
    </w:p>
    <w:p w14:paraId="4450F363" w14:textId="77777777" w:rsidR="00072F0F" w:rsidRPr="003D02A6" w:rsidRDefault="00072F0F" w:rsidP="00072F0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Results for the whole class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3D02A6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>
        <w:rPr>
          <w:rFonts w:ascii="Arial" w:hAnsi="Arial" w:cs="Arial"/>
          <w:i/>
          <w:sz w:val="22"/>
          <w:szCs w:val="22"/>
        </w:rPr>
        <w:t xml:space="preserve">of other groups </w:t>
      </w:r>
      <w:r w:rsidRPr="003D02A6">
        <w:rPr>
          <w:rFonts w:ascii="Arial" w:hAnsi="Arial" w:cs="Arial"/>
          <w:i/>
          <w:sz w:val="22"/>
          <w:szCs w:val="22"/>
        </w:rPr>
        <w:t>compared to yours.</w:t>
      </w:r>
      <w:r w:rsidR="00EF08BC" w:rsidRPr="003D02A6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70E7AD39" w14:textId="0124DD3C" w:rsidR="00801F92" w:rsidRPr="005A459B" w:rsidRDefault="00072F0F" w:rsidP="005A459B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611B3D">
        <w:rPr>
          <w:rFonts w:ascii="Arial" w:hAnsi="Arial" w:cs="Arial"/>
          <w:b/>
          <w:sz w:val="22"/>
          <w:szCs w:val="22"/>
        </w:rPr>
        <w:t xml:space="preserve">Changes in </w:t>
      </w:r>
      <w:r w:rsidR="00611B3D">
        <w:rPr>
          <w:rFonts w:ascii="Arial" w:hAnsi="Arial" w:cs="Arial"/>
          <w:b/>
          <w:sz w:val="22"/>
          <w:szCs w:val="22"/>
        </w:rPr>
        <w:t xml:space="preserve">dry </w:t>
      </w:r>
      <w:r w:rsidRPr="00611B3D">
        <w:rPr>
          <w:rFonts w:ascii="Arial" w:hAnsi="Arial" w:cs="Arial"/>
          <w:b/>
          <w:sz w:val="22"/>
          <w:szCs w:val="22"/>
        </w:rPr>
        <w:t xml:space="preserve">mass of the </w:t>
      </w:r>
      <w:r w:rsidR="00611B3D" w:rsidRPr="00611B3D">
        <w:rPr>
          <w:rFonts w:ascii="Arial" w:hAnsi="Arial" w:cs="Arial"/>
          <w:b/>
          <w:sz w:val="22"/>
          <w:szCs w:val="22"/>
        </w:rPr>
        <w:t>plants:</w:t>
      </w:r>
    </w:p>
    <w:p w14:paraId="4636D962" w14:textId="3168CF6D" w:rsidR="00345FC7" w:rsidRPr="005A459B" w:rsidRDefault="00801F92" w:rsidP="00345FC7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5A459B">
        <w:rPr>
          <w:rFonts w:ascii="Arial" w:hAnsi="Arial" w:cs="Arial"/>
          <w:b/>
          <w:i/>
          <w:color w:val="0000FF"/>
          <w:sz w:val="22"/>
          <w:szCs w:val="22"/>
        </w:rPr>
        <w:t xml:space="preserve">All students should observe an increase in dry mass of the plant compared to when it was a radish seed. </w:t>
      </w:r>
    </w:p>
    <w:p w14:paraId="3B267871" w14:textId="6699E91C" w:rsidR="00AA07AD" w:rsidRPr="00AA07AD" w:rsidRDefault="00AA07AD" w:rsidP="00345FC7">
      <w:pPr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>1 point for class patterns.</w:t>
      </w:r>
    </w:p>
    <w:p w14:paraId="2D2BDD3D" w14:textId="77777777" w:rsidR="00801F92" w:rsidRPr="00801F92" w:rsidRDefault="00801F92" w:rsidP="00345FC7">
      <w:pPr>
        <w:rPr>
          <w:rFonts w:ascii="Arial" w:hAnsi="Arial" w:cs="Arial"/>
          <w:color w:val="0000FF"/>
          <w:sz w:val="22"/>
          <w:szCs w:val="22"/>
        </w:rPr>
      </w:pPr>
    </w:p>
    <w:p w14:paraId="2EEE22E1" w14:textId="0A75BC1C" w:rsidR="004401A8" w:rsidRPr="005A459B" w:rsidRDefault="00072F0F" w:rsidP="004401A8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Changes in</w:t>
      </w:r>
      <w:r w:rsidR="00611B3D">
        <w:rPr>
          <w:rFonts w:ascii="Arial" w:hAnsi="Arial" w:cs="Arial"/>
          <w:b/>
          <w:sz w:val="22"/>
          <w:szCs w:val="22"/>
        </w:rPr>
        <w:t xml:space="preserve"> dry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11B3D">
        <w:rPr>
          <w:rFonts w:ascii="Arial" w:hAnsi="Arial" w:cs="Arial"/>
          <w:b/>
          <w:sz w:val="22"/>
          <w:szCs w:val="22"/>
        </w:rPr>
        <w:t xml:space="preserve">mass of </w:t>
      </w:r>
      <w:r w:rsidR="00282098">
        <w:rPr>
          <w:rFonts w:ascii="Arial" w:hAnsi="Arial" w:cs="Arial"/>
          <w:b/>
          <w:sz w:val="22"/>
          <w:szCs w:val="22"/>
        </w:rPr>
        <w:t>the</w:t>
      </w:r>
      <w:r w:rsidR="00611B3D">
        <w:rPr>
          <w:rFonts w:ascii="Arial" w:hAnsi="Arial" w:cs="Arial"/>
          <w:b/>
          <w:sz w:val="22"/>
          <w:szCs w:val="22"/>
        </w:rPr>
        <w:t xml:space="preserve"> gel</w:t>
      </w:r>
      <w:r w:rsidR="005A459B">
        <w:rPr>
          <w:rFonts w:ascii="Arial" w:hAnsi="Arial" w:cs="Arial"/>
          <w:b/>
          <w:sz w:val="22"/>
          <w:szCs w:val="22"/>
        </w:rPr>
        <w:t>.</w:t>
      </w:r>
    </w:p>
    <w:p w14:paraId="669D84B8" w14:textId="212CBA1C" w:rsidR="00801F92" w:rsidRPr="005A459B" w:rsidRDefault="00801F92" w:rsidP="00801F92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5A459B">
        <w:rPr>
          <w:rFonts w:ascii="Arial" w:hAnsi="Arial" w:cs="Arial"/>
          <w:b/>
          <w:i/>
          <w:color w:val="0000FF"/>
          <w:sz w:val="22"/>
          <w:szCs w:val="22"/>
        </w:rPr>
        <w:t xml:space="preserve">All students should observe little or no change in the dry mass of the gel from the beginning to the end of the experiment. </w:t>
      </w:r>
    </w:p>
    <w:p w14:paraId="7A63C380" w14:textId="3990D73A" w:rsidR="00C27633" w:rsidRPr="00AA07AD" w:rsidRDefault="00AA07AD" w:rsidP="0056725A">
      <w:pPr>
        <w:tabs>
          <w:tab w:val="left" w:pos="3328"/>
        </w:tabs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>1 point for class patterns.</w:t>
      </w:r>
      <w:bookmarkStart w:id="0" w:name="_GoBack"/>
      <w:bookmarkEnd w:id="0"/>
    </w:p>
    <w:sectPr w:rsidR="00C27633" w:rsidRPr="00AA07AD" w:rsidSect="00EF62ED"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B7DB0" w14:textId="77777777" w:rsidR="00026C49" w:rsidRDefault="00026C49" w:rsidP="0056725A">
      <w:r>
        <w:separator/>
      </w:r>
    </w:p>
  </w:endnote>
  <w:endnote w:type="continuationSeparator" w:id="0">
    <w:p w14:paraId="2FDB518E" w14:textId="77777777" w:rsidR="00026C49" w:rsidRDefault="00026C49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293C7" w14:textId="77777777" w:rsidR="00AB3447" w:rsidRDefault="00AB3447" w:rsidP="00AB3447">
    <w:pPr>
      <w:pStyle w:val="Footer"/>
      <w:framePr w:wrap="around" w:vAnchor="text" w:hAnchor="page" w:x="10388" w:y="-161"/>
      <w:rPr>
        <w:rStyle w:val="PageNumber"/>
      </w:rPr>
    </w:pPr>
  </w:p>
  <w:p w14:paraId="180C05A6" w14:textId="3CDA6A2B" w:rsidR="00AB3447" w:rsidRPr="005A459B" w:rsidRDefault="00AB3447" w:rsidP="00AB3447">
    <w:pPr>
      <w:pStyle w:val="Footer"/>
      <w:jc w:val="right"/>
      <w:rPr>
        <w:rFonts w:ascii="Arial" w:hAnsi="Arial" w:cs="Arial"/>
        <w:i/>
        <w:sz w:val="16"/>
        <w:szCs w:val="16"/>
      </w:rPr>
    </w:pPr>
    <w:r w:rsidRPr="00AB3447">
      <w:rPr>
        <w:i/>
        <w:noProof/>
        <w:color w:val="000000" w:themeColor="text1"/>
      </w:rPr>
      <w:drawing>
        <wp:anchor distT="0" distB="0" distL="114300" distR="114300" simplePos="0" relativeHeight="251665408" behindDoc="0" locked="0" layoutInCell="1" allowOverlap="1" wp14:anchorId="1A0B2D0A" wp14:editId="39CB9853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B3447">
      <w:rPr>
        <w:i/>
        <w:color w:val="000000" w:themeColor="text1"/>
        <w:sz w:val="16"/>
        <w:szCs w:val="16"/>
      </w:rPr>
      <w:t xml:space="preserve"> </w:t>
    </w:r>
    <w:r w:rsidRPr="005A459B">
      <w:rPr>
        <w:rFonts w:ascii="Arial" w:hAnsi="Arial" w:cs="Arial"/>
        <w:i/>
        <w:color w:val="000000" w:themeColor="text1"/>
        <w:sz w:val="16"/>
        <w:szCs w:val="16"/>
      </w:rPr>
      <w:t>Plants Unit</w:t>
    </w:r>
    <w:r w:rsidRPr="005A459B">
      <w:rPr>
        <w:rFonts w:ascii="Arial" w:hAnsi="Arial" w:cs="Arial"/>
        <w:i/>
        <w:sz w:val="16"/>
        <w:szCs w:val="16"/>
      </w:rPr>
      <w:t>, Activity 3.4GL</w:t>
    </w:r>
  </w:p>
  <w:p w14:paraId="2041684E" w14:textId="312BCBA0" w:rsidR="00AB3447" w:rsidRPr="005A459B" w:rsidRDefault="00AB3447" w:rsidP="00AB3447">
    <w:pPr>
      <w:pStyle w:val="Footer"/>
      <w:jc w:val="right"/>
      <w:rPr>
        <w:rFonts w:ascii="Arial" w:hAnsi="Arial" w:cs="Arial"/>
        <w:i/>
        <w:sz w:val="16"/>
        <w:szCs w:val="16"/>
      </w:rPr>
    </w:pPr>
    <w:r w:rsidRPr="005A459B">
      <w:rPr>
        <w:rFonts w:ascii="Arial" w:hAnsi="Arial" w:cs="Arial"/>
        <w:i/>
        <w:sz w:val="16"/>
        <w:szCs w:val="16"/>
      </w:rPr>
      <w:t>Carbon: Transformations in Matter and Energy 201</w:t>
    </w:r>
    <w:r w:rsidR="00697BB4">
      <w:rPr>
        <w:rFonts w:ascii="Arial" w:hAnsi="Arial" w:cs="Arial"/>
        <w:i/>
        <w:sz w:val="16"/>
        <w:szCs w:val="16"/>
      </w:rPr>
      <w:t>9</w:t>
    </w:r>
  </w:p>
  <w:p w14:paraId="36893DD8" w14:textId="529F6AC3" w:rsidR="00AB3447" w:rsidRPr="005A459B" w:rsidRDefault="00AB3447" w:rsidP="00AB3447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5A459B">
      <w:rPr>
        <w:rFonts w:ascii="Arial" w:hAnsi="Arial" w:cs="Arial"/>
        <w:i/>
        <w:sz w:val="16"/>
        <w:szCs w:val="16"/>
      </w:rPr>
      <w:t>Michigan State University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B9DB5" w14:textId="551939C2" w:rsidR="00AB3447" w:rsidRPr="005A459B" w:rsidRDefault="00AB3447" w:rsidP="00AB3447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A459B">
      <w:rPr>
        <w:rFonts w:ascii="Arial" w:hAnsi="Arial" w:cs="Arial"/>
        <w:i/>
        <w:color w:val="000000" w:themeColor="text1"/>
        <w:sz w:val="16"/>
        <w:szCs w:val="16"/>
      </w:rPr>
      <w:t>Plants Unit, Activity 3.4GL</w:t>
    </w:r>
  </w:p>
  <w:p w14:paraId="30DF6129" w14:textId="04D5EB54" w:rsidR="009C0BFC" w:rsidRPr="005A459B" w:rsidRDefault="00AB3447" w:rsidP="00AB3447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5A459B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5A459B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5A459B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A46B5E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5A459B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89AD4" w14:textId="77777777" w:rsidR="009C0BFC" w:rsidRPr="00D94578" w:rsidRDefault="009C0BFC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AA07AD">
      <w:rPr>
        <w:rStyle w:val="PageNumber"/>
        <w:rFonts w:ascii="Arial" w:hAnsi="Arial" w:cs="Arial"/>
        <w:noProof/>
        <w:sz w:val="20"/>
        <w:szCs w:val="20"/>
      </w:rPr>
      <w:t>2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9C0BFC" w:rsidRPr="00D94578" w14:paraId="44728DE3" w14:textId="77777777" w:rsidTr="00743D3B">
      <w:trPr>
        <w:trHeight w:val="541"/>
      </w:trPr>
      <w:tc>
        <w:tcPr>
          <w:tcW w:w="4434" w:type="dxa"/>
          <w:shd w:val="clear" w:color="auto" w:fill="auto"/>
        </w:tcPr>
        <w:p w14:paraId="73F87B6C" w14:textId="77777777" w:rsidR="009C0BFC" w:rsidRPr="00D94578" w:rsidRDefault="009C0BFC" w:rsidP="00743D3B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63360" behindDoc="0" locked="0" layoutInCell="1" allowOverlap="1" wp14:anchorId="260D761C" wp14:editId="6D78D2A1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4" name="Picture 4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1EA3D838" w14:textId="77777777" w:rsidR="009C0BFC" w:rsidRPr="00F818A0" w:rsidRDefault="009C0BFC" w:rsidP="00743D3B">
          <w:pPr>
            <w:pStyle w:val="Footer"/>
            <w:jc w:val="right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Systems &amp; Scale, Activity 3.2</w:t>
          </w:r>
        </w:p>
        <w:p w14:paraId="0EAAAB19" w14:textId="77777777" w:rsidR="009C0BFC" w:rsidRPr="00F818A0" w:rsidRDefault="009C0BFC" w:rsidP="00743D3B">
          <w:pPr>
            <w:pStyle w:val="Footer"/>
            <w:ind w:left="426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F818A0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79BA12F4" w14:textId="77777777" w:rsidR="009C0BFC" w:rsidRPr="00D94578" w:rsidRDefault="009C0BFC" w:rsidP="0056725A">
    <w:pPr>
      <w:pStyle w:val="Footer"/>
      <w:rPr>
        <w:rFonts w:ascii="Arial" w:hAnsi="Arial" w:cs="Arial"/>
        <w:sz w:val="20"/>
        <w:szCs w:val="20"/>
      </w:rPr>
    </w:pPr>
  </w:p>
  <w:p w14:paraId="72762482" w14:textId="77777777" w:rsidR="009C0BFC" w:rsidRPr="00D94578" w:rsidRDefault="009C0BFC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0F8CF" w14:textId="77777777" w:rsidR="00026C49" w:rsidRDefault="00026C49" w:rsidP="0056725A">
      <w:r>
        <w:separator/>
      </w:r>
    </w:p>
  </w:footnote>
  <w:footnote w:type="continuationSeparator" w:id="0">
    <w:p w14:paraId="09F44FC9" w14:textId="77777777" w:rsidR="00026C49" w:rsidRDefault="00026C49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C87F2" w14:textId="77777777" w:rsidR="000F0B48" w:rsidRDefault="000F0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784601"/>
    <w:multiLevelType w:val="hybridMultilevel"/>
    <w:tmpl w:val="0DF02394"/>
    <w:lvl w:ilvl="0" w:tplc="6F9C41D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A71"/>
    <w:rsid w:val="000112FA"/>
    <w:rsid w:val="00026C49"/>
    <w:rsid w:val="00072F0F"/>
    <w:rsid w:val="000B4B02"/>
    <w:rsid w:val="000E4AB7"/>
    <w:rsid w:val="000F0B48"/>
    <w:rsid w:val="00124F5D"/>
    <w:rsid w:val="0012524A"/>
    <w:rsid w:val="001906F0"/>
    <w:rsid w:val="001918C2"/>
    <w:rsid w:val="001922C6"/>
    <w:rsid w:val="001B38B9"/>
    <w:rsid w:val="001F768C"/>
    <w:rsid w:val="0023015B"/>
    <w:rsid w:val="002800AC"/>
    <w:rsid w:val="00281856"/>
    <w:rsid w:val="00282098"/>
    <w:rsid w:val="00287351"/>
    <w:rsid w:val="002A421B"/>
    <w:rsid w:val="002E72D6"/>
    <w:rsid w:val="002F19F9"/>
    <w:rsid w:val="002F23FF"/>
    <w:rsid w:val="002F5708"/>
    <w:rsid w:val="00326C5E"/>
    <w:rsid w:val="00345FC7"/>
    <w:rsid w:val="00375A82"/>
    <w:rsid w:val="00385159"/>
    <w:rsid w:val="00391232"/>
    <w:rsid w:val="003D02A6"/>
    <w:rsid w:val="003D7A93"/>
    <w:rsid w:val="003F29DA"/>
    <w:rsid w:val="003F6581"/>
    <w:rsid w:val="0040713A"/>
    <w:rsid w:val="00411DED"/>
    <w:rsid w:val="00426E10"/>
    <w:rsid w:val="004401A8"/>
    <w:rsid w:val="00441B2A"/>
    <w:rsid w:val="00471C3C"/>
    <w:rsid w:val="00475B66"/>
    <w:rsid w:val="004A47EE"/>
    <w:rsid w:val="004E12FB"/>
    <w:rsid w:val="004E4C88"/>
    <w:rsid w:val="0056725A"/>
    <w:rsid w:val="005809E8"/>
    <w:rsid w:val="0059489E"/>
    <w:rsid w:val="00597F89"/>
    <w:rsid w:val="005A459B"/>
    <w:rsid w:val="00611B3D"/>
    <w:rsid w:val="00611EE4"/>
    <w:rsid w:val="00625EA9"/>
    <w:rsid w:val="00652D1D"/>
    <w:rsid w:val="00671F94"/>
    <w:rsid w:val="006772B4"/>
    <w:rsid w:val="00693BBF"/>
    <w:rsid w:val="00697BB4"/>
    <w:rsid w:val="006D5420"/>
    <w:rsid w:val="00716D22"/>
    <w:rsid w:val="00736370"/>
    <w:rsid w:val="00743D3B"/>
    <w:rsid w:val="007612AF"/>
    <w:rsid w:val="00764993"/>
    <w:rsid w:val="0077742D"/>
    <w:rsid w:val="007E0C7D"/>
    <w:rsid w:val="007F1671"/>
    <w:rsid w:val="00801F92"/>
    <w:rsid w:val="008330BD"/>
    <w:rsid w:val="0084492E"/>
    <w:rsid w:val="00864454"/>
    <w:rsid w:val="008746BD"/>
    <w:rsid w:val="008A0EA2"/>
    <w:rsid w:val="008D4306"/>
    <w:rsid w:val="0091449F"/>
    <w:rsid w:val="009325D7"/>
    <w:rsid w:val="00942242"/>
    <w:rsid w:val="00954DD9"/>
    <w:rsid w:val="00956CC3"/>
    <w:rsid w:val="00957FA3"/>
    <w:rsid w:val="00990C38"/>
    <w:rsid w:val="009A7428"/>
    <w:rsid w:val="009C0BFC"/>
    <w:rsid w:val="00A27923"/>
    <w:rsid w:val="00A46B5E"/>
    <w:rsid w:val="00AA07AD"/>
    <w:rsid w:val="00AB3447"/>
    <w:rsid w:val="00B04CD1"/>
    <w:rsid w:val="00B20201"/>
    <w:rsid w:val="00B61170"/>
    <w:rsid w:val="00B776CE"/>
    <w:rsid w:val="00BA43A7"/>
    <w:rsid w:val="00C222F7"/>
    <w:rsid w:val="00C27633"/>
    <w:rsid w:val="00C91B16"/>
    <w:rsid w:val="00CA41B6"/>
    <w:rsid w:val="00D4685F"/>
    <w:rsid w:val="00D51E83"/>
    <w:rsid w:val="00D71ADB"/>
    <w:rsid w:val="00D80DF7"/>
    <w:rsid w:val="00D94578"/>
    <w:rsid w:val="00DA0AAB"/>
    <w:rsid w:val="00DC0D81"/>
    <w:rsid w:val="00E214C1"/>
    <w:rsid w:val="00E44D21"/>
    <w:rsid w:val="00EA5CB2"/>
    <w:rsid w:val="00EF08BC"/>
    <w:rsid w:val="00EF62ED"/>
    <w:rsid w:val="00EF7A71"/>
    <w:rsid w:val="00F1372B"/>
    <w:rsid w:val="00F21308"/>
    <w:rsid w:val="00F53DD7"/>
    <w:rsid w:val="00F552D8"/>
    <w:rsid w:val="00F57C79"/>
    <w:rsid w:val="00F63EFC"/>
    <w:rsid w:val="00F6508E"/>
    <w:rsid w:val="00F8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F4727E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693BB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BBF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C0BF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BF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BF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BF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BF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%20Haverly\Dropbox\2%20CTIME2%20General\2.2%20Curriculum%20Development\2.2.1%20Curriculum%20Materials\2.2.1.7%202015%20Revisions\7%20Preparing%20for%202015%20Revisions\Templates%20for%202015%20Revisions\Template%205%20Observing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78E840-F1A1-2343-9C10-B22D42D4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 Haverly\Dropbox\2 CTIME2 General\2.2 Curriculum Development\2.2.1 Curriculum Materials\2.2.1.7 2015 Revisions\7 Preparing for 2015 Revisions\Templates for 2015 Revisions\Template 5 Observing Worksheet.dotx</Template>
  <TotalTime>13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Tompkins, Elizabeth</cp:lastModifiedBy>
  <cp:revision>12</cp:revision>
  <dcterms:created xsi:type="dcterms:W3CDTF">2016-08-09T14:56:00Z</dcterms:created>
  <dcterms:modified xsi:type="dcterms:W3CDTF">2019-07-10T17:04:00Z</dcterms:modified>
  <cp:category/>
</cp:coreProperties>
</file>